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1C2A" w:rsidRPr="00C301D1" w:rsidRDefault="00321C2A" w:rsidP="00447E19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160</w:t>
      </w:r>
    </w:p>
    <w:p w:rsidR="00321C2A" w:rsidRDefault="00321C2A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321C2A" w:rsidRDefault="00321C2A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groups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21C2A" w:rsidRDefault="00321C2A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321C2A" w:rsidRDefault="00321C2A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321C2A" w:rsidRDefault="00321C2A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321C2A" w:rsidRDefault="00321C2A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21C2A" w:rsidRDefault="00321C2A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individual groups are protected with a 20A circuit breaker (hydraulic, magnetic).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21C2A" w:rsidRDefault="00321C2A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21C2A" w:rsidRPr="00292291" w:rsidRDefault="00321C2A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321C2A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321C2A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321C2A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321C2A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321C2A" w:rsidRPr="00292291" w:rsidRDefault="00321C2A" w:rsidP="002823D5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connection via input terminals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230Vac / 32A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321C2A" w:rsidRPr="00292291" w:rsidRDefault="00321C2A" w:rsidP="00447E1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321C2A" w:rsidRDefault="00321C2A" w:rsidP="00447E19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                 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</w:t>
      </w:r>
      <w:r>
        <w:rPr>
          <w:rFonts w:ascii="Helv" w:hAnsi="Helv"/>
          <w:color w:val="000000"/>
          <w:sz w:val="18"/>
          <w:szCs w:val="18"/>
          <w:lang w:val="en-US"/>
        </w:rPr>
        <w:t>9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, max. 1</w:t>
      </w:r>
      <w:r>
        <w:rPr>
          <w:rFonts w:ascii="Helv" w:hAnsi="Helv"/>
          <w:color w:val="000000"/>
          <w:sz w:val="18"/>
          <w:szCs w:val="18"/>
          <w:lang w:val="en-US"/>
        </w:rPr>
        <w:t>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 per outlet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21C2A" w:rsidRPr="00292291" w:rsidRDefault="00321C2A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321C2A" w:rsidRPr="00292291" w:rsidRDefault="00321C2A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321C2A" w:rsidRPr="006F32EF" w:rsidRDefault="00321C2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321C2A" w:rsidRPr="006F32EF" w:rsidRDefault="00321C2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321C2A" w:rsidRDefault="00321C2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6F32EF" w:rsidRDefault="00321C2A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321C2A" w:rsidRDefault="00321C2A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321C2A" w:rsidRPr="00292291" w:rsidRDefault="00321C2A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321C2A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321C2A" w:rsidRDefault="00321C2A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321C2A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321C2A" w:rsidRPr="00292291" w:rsidRDefault="00321C2A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321C2A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F2168"/>
    <w:rsid w:val="00151E22"/>
    <w:rsid w:val="00256170"/>
    <w:rsid w:val="00262101"/>
    <w:rsid w:val="00273604"/>
    <w:rsid w:val="002812AC"/>
    <w:rsid w:val="002823D5"/>
    <w:rsid w:val="00292291"/>
    <w:rsid w:val="00321C2A"/>
    <w:rsid w:val="003915FC"/>
    <w:rsid w:val="003C4B0F"/>
    <w:rsid w:val="003D2C13"/>
    <w:rsid w:val="003E728E"/>
    <w:rsid w:val="00447E19"/>
    <w:rsid w:val="00475CC2"/>
    <w:rsid w:val="004D1249"/>
    <w:rsid w:val="00523BE8"/>
    <w:rsid w:val="00547A7A"/>
    <w:rsid w:val="006F32EF"/>
    <w:rsid w:val="00734290"/>
    <w:rsid w:val="007A66AE"/>
    <w:rsid w:val="00930195"/>
    <w:rsid w:val="009B0768"/>
    <w:rsid w:val="009D3FD3"/>
    <w:rsid w:val="00A101A5"/>
    <w:rsid w:val="00A77376"/>
    <w:rsid w:val="00A97279"/>
    <w:rsid w:val="00AC593B"/>
    <w:rsid w:val="00B10C23"/>
    <w:rsid w:val="00BF6031"/>
    <w:rsid w:val="00C301D1"/>
    <w:rsid w:val="00C718C0"/>
    <w:rsid w:val="00CF07EB"/>
    <w:rsid w:val="00D55C99"/>
    <w:rsid w:val="00DB3B21"/>
    <w:rsid w:val="00E81F28"/>
    <w:rsid w:val="00EB6089"/>
    <w:rsid w:val="00F21F55"/>
    <w:rsid w:val="00F464FF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8834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324</Words>
  <Characters>1916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MPHC1345</dc:title>
  <dc:subject/>
  <dc:creator>Hofbauer, Thomas [NETPWR/KNURR/DE]</dc:creator>
  <cp:keywords/>
  <dc:description/>
  <cp:lastModifiedBy>takacr</cp:lastModifiedBy>
  <cp:revision>3</cp:revision>
  <dcterms:created xsi:type="dcterms:W3CDTF">2013-11-25T14:11:00Z</dcterms:created>
  <dcterms:modified xsi:type="dcterms:W3CDTF">2013-11-26T12:40:00Z</dcterms:modified>
</cp:coreProperties>
</file>